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5F8946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8010DE">
        <w:rPr>
          <w:rFonts w:ascii="Arial" w:eastAsia="MS Mincho" w:hAnsi="Arial" w:cs="Arial"/>
          <w:b/>
          <w:sz w:val="24"/>
          <w:szCs w:val="24"/>
          <w:lang w:eastAsia="ja-JP"/>
        </w:rPr>
        <w:t>2557</w:t>
      </w:r>
    </w:p>
    <w:p w14:paraId="37928451" w14:textId="27B3803B"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010DE">
        <w:rPr>
          <w:rFonts w:ascii="Arial" w:eastAsia="MS Mincho" w:hAnsi="Arial" w:cs="Arial"/>
          <w:i/>
          <w:sz w:val="24"/>
          <w:szCs w:val="24"/>
          <w:lang w:eastAsia="ja-JP"/>
        </w:rPr>
        <w:t>232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ED62F1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10DE">
        <w:rPr>
          <w:rFonts w:ascii="Arial" w:hAnsi="Arial" w:cs="Arial"/>
          <w:b/>
          <w:bCs/>
        </w:rPr>
        <w:t>CSCN</w:t>
      </w:r>
      <w:r w:rsidR="008010DE">
        <w:rPr>
          <w:rFonts w:ascii="Arial" w:hAnsi="Arial" w:cs="Arial" w:hint="eastAsia"/>
          <w:b/>
          <w:bCs/>
          <w:lang w:eastAsia="zh-CN"/>
        </w:rPr>
        <w:t>,</w:t>
      </w:r>
      <w:r w:rsidR="008010DE">
        <w:rPr>
          <w:rFonts w:ascii="Arial" w:hAnsi="Arial" w:cs="Arial"/>
          <w:b/>
          <w:bCs/>
          <w:lang w:eastAsia="zh-CN"/>
        </w:rPr>
        <w:t xml:space="preserve"> ZTE C</w:t>
      </w:r>
      <w:r w:rsidR="008010DE">
        <w:rPr>
          <w:rFonts w:ascii="Arial" w:hAnsi="Arial" w:cs="Arial" w:hint="eastAsia"/>
          <w:b/>
          <w:bCs/>
          <w:lang w:eastAsia="zh-CN"/>
        </w:rPr>
        <w:t>orporation</w:t>
      </w:r>
    </w:p>
    <w:p w14:paraId="4711311D" w14:textId="3B16D9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010DE">
        <w:rPr>
          <w:rFonts w:ascii="Arial" w:hAnsi="Arial" w:cs="Arial"/>
          <w:b/>
          <w:bCs/>
        </w:rPr>
        <w:t>U</w:t>
      </w:r>
      <w:r w:rsidR="008010DE">
        <w:rPr>
          <w:rFonts w:ascii="Arial" w:hAnsi="Arial" w:cs="Arial" w:hint="eastAsia"/>
          <w:b/>
          <w:bCs/>
          <w:lang w:eastAsia="zh-CN"/>
        </w:rPr>
        <w:t>pdate</w:t>
      </w:r>
      <w:r w:rsidR="008010DE">
        <w:rPr>
          <w:rFonts w:ascii="Arial" w:hAnsi="Arial" w:cs="Arial"/>
          <w:b/>
          <w:bCs/>
        </w:rPr>
        <w:t xml:space="preserve"> UC </w:t>
      </w:r>
      <w:r w:rsidR="008010DE">
        <w:rPr>
          <w:rFonts w:ascii="Arial" w:hAnsi="Arial" w:cs="Arial" w:hint="eastAsia"/>
          <w:b/>
          <w:bCs/>
          <w:lang w:eastAsia="zh-CN"/>
        </w:rPr>
        <w:t>in</w:t>
      </w:r>
      <w:r w:rsidR="008010DE">
        <w:rPr>
          <w:rFonts w:ascii="Arial" w:hAnsi="Arial" w:cs="Arial"/>
          <w:b/>
          <w:bCs/>
        </w:rPr>
        <w:t xml:space="preserve"> </w:t>
      </w:r>
      <w:r w:rsidR="008010DE">
        <w:rPr>
          <w:rFonts w:ascii="Arial" w:hAnsi="Arial" w:cs="Arial" w:hint="eastAsia"/>
          <w:b/>
          <w:bCs/>
          <w:lang w:eastAsia="zh-CN"/>
        </w:rPr>
        <w:t>clause</w:t>
      </w:r>
      <w:r w:rsidR="008010DE">
        <w:rPr>
          <w:rFonts w:ascii="Arial" w:hAnsi="Arial" w:cs="Arial"/>
          <w:b/>
          <w:bCs/>
        </w:rPr>
        <w:t xml:space="preserve"> 8.8</w:t>
      </w:r>
    </w:p>
    <w:p w14:paraId="7996084A" w14:textId="15767F6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8010DE">
        <w:rPr>
          <w:rFonts w:ascii="Arial" w:hAnsi="Arial" w:cs="Arial"/>
          <w:b/>
          <w:bCs/>
        </w:rPr>
        <w:t xml:space="preserve"> 22.870</w:t>
      </w:r>
    </w:p>
    <w:p w14:paraId="0BC8E829" w14:textId="36DFE1C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10DE">
        <w:rPr>
          <w:rFonts w:ascii="Arial" w:hAnsi="Arial" w:cs="Arial"/>
          <w:b/>
          <w:bCs/>
        </w:rPr>
        <w:t>8.1.5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CA748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010DE" w:rsidRPr="008010DE">
        <w:rPr>
          <w:rFonts w:ascii="Arial" w:hAnsi="Arial" w:cs="Arial"/>
          <w:b/>
          <w:bCs/>
        </w:rPr>
        <w:t>Qiuting</w:t>
      </w:r>
      <w:r w:rsidR="008010DE" w:rsidRPr="008010DE">
        <w:rPr>
          <w:rFonts w:ascii="Arial" w:hAnsi="Arial" w:cs="Arial" w:hint="eastAsia"/>
          <w:b/>
          <w:bCs/>
        </w:rPr>
        <w:t xml:space="preserve"> Li</w:t>
      </w:r>
      <w:r w:rsidR="008010DE" w:rsidRPr="008010DE">
        <w:rPr>
          <w:rFonts w:ascii="Arial" w:hAnsi="Arial" w:cs="Arial"/>
          <w:b/>
          <w:bCs/>
        </w:rPr>
        <w:t xml:space="preserve"> </w:t>
      </w:r>
      <w:hyperlink r:id="rId9" w:history="1">
        <w:r w:rsidR="008010DE">
          <w:rPr>
            <w:rStyle w:val="a8"/>
            <w:rFonts w:ascii="Arial" w:hAnsi="Arial" w:cs="Arial"/>
            <w:lang w:val="en-US" w:eastAsia="zh-CN"/>
          </w:rPr>
          <w:t>liqt@chinasatnet.com.cn</w:t>
        </w:r>
      </w:hyperlink>
      <w:r w:rsidR="008010DE">
        <w:rPr>
          <w:rStyle w:val="a8"/>
          <w:rFonts w:ascii="Arial" w:hAnsi="Arial" w:cs="Arial"/>
          <w:sz w:val="24"/>
          <w:szCs w:val="24"/>
        </w:rPr>
        <w:t>,</w:t>
      </w:r>
      <w:r w:rsidR="008010DE">
        <w:rPr>
          <w:rFonts w:ascii="Arial" w:hAnsi="Arial" w:cs="Arial"/>
          <w:bCs/>
        </w:rPr>
        <w:t xml:space="preserve"> </w:t>
      </w:r>
      <w:r w:rsidR="008010DE" w:rsidRPr="008010DE">
        <w:rPr>
          <w:rFonts w:ascii="Arial" w:hAnsi="Arial" w:cs="Arial"/>
          <w:b/>
          <w:bCs/>
        </w:rPr>
        <w:t>XuLing</w:t>
      </w:r>
      <w:r w:rsidR="008010DE">
        <w:rPr>
          <w:rFonts w:ascii="Arial" w:hAnsi="Arial" w:cs="Arial"/>
          <w:bCs/>
        </w:rPr>
        <w:t xml:space="preserve"> </w:t>
      </w:r>
      <w:hyperlink r:id="rId10" w:history="1">
        <w:r w:rsidR="008010DE">
          <w:rPr>
            <w:rStyle w:val="a8"/>
            <w:rFonts w:ascii="Arial" w:hAnsi="Arial" w:cs="Arial"/>
            <w:bCs/>
          </w:rPr>
          <w:t>xu.ling@zte.com.cn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6BA166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10DE">
        <w:rPr>
          <w:rFonts w:ascii="Arial" w:eastAsia="Calibri" w:hAnsi="Arial" w:cs="Arial"/>
          <w:i/>
          <w:sz w:val="22"/>
          <w:szCs w:val="22"/>
        </w:rPr>
        <w:t>This contribution proposes to update the use case in clause 8.8, adding new PRs.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D33A37" w14:textId="77777777" w:rsidR="008010DE" w:rsidRDefault="008010DE" w:rsidP="008010DE">
      <w:pPr>
        <w:rPr>
          <w:rFonts w:eastAsiaTheme="minorEastAsia"/>
          <w:lang w:val="en-US" w:eastAsia="zh-CN"/>
        </w:rPr>
      </w:pPr>
      <w:r>
        <w:rPr>
          <w:rFonts w:eastAsiaTheme="minorEastAsia" w:hint="eastAsia"/>
          <w:lang w:val="en-US" w:eastAsia="zh-CN"/>
        </w:rPr>
        <w:t>T</w:t>
      </w:r>
      <w:r>
        <w:rPr>
          <w:rFonts w:eastAsiaTheme="minorEastAsia"/>
          <w:lang w:val="en-US" w:eastAsia="zh-CN"/>
        </w:rPr>
        <w:t>o add new PRs for the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223C4B35" w14:textId="77777777" w:rsidR="008010DE" w:rsidRDefault="008010DE" w:rsidP="008010DE">
      <w:pPr>
        <w:rPr>
          <w:lang w:val="en-US"/>
        </w:rPr>
      </w:pPr>
      <w:r>
        <w:rPr>
          <w:lang w:val="en-US"/>
        </w:rPr>
        <w:t>It is proposed to agree the following changes of clause 8.8 in TR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584C83" w14:textId="77777777" w:rsidR="00293904" w:rsidRDefault="00293904" w:rsidP="00293904">
      <w:pPr>
        <w:pStyle w:val="2"/>
        <w:rPr>
          <w:lang w:eastAsia="zh-CN"/>
        </w:rPr>
      </w:pPr>
      <w:bookmarkStart w:id="0" w:name="_Toc193810539"/>
      <w:r>
        <w:rPr>
          <w:lang w:eastAsia="zh-CN"/>
        </w:rPr>
        <w:t>8.8</w:t>
      </w:r>
      <w:r>
        <w:rPr>
          <w:lang w:eastAsia="zh-CN"/>
        </w:rPr>
        <w:tab/>
        <w:t>Use case on low-altitude logistics supported by NTN</w:t>
      </w:r>
      <w:bookmarkEnd w:id="0"/>
    </w:p>
    <w:p w14:paraId="737C1DDF" w14:textId="77777777" w:rsidR="00293904" w:rsidRDefault="00293904" w:rsidP="00293904">
      <w:pPr>
        <w:pStyle w:val="3"/>
        <w:rPr>
          <w:lang w:eastAsia="zh-CN"/>
        </w:rPr>
      </w:pPr>
      <w:bookmarkStart w:id="1" w:name="_Toc193810540"/>
      <w:r>
        <w:rPr>
          <w:lang w:eastAsia="zh-CN"/>
        </w:rPr>
        <w:t>8.8.1</w:t>
      </w:r>
      <w:r>
        <w:rPr>
          <w:lang w:eastAsia="zh-CN"/>
        </w:rPr>
        <w:tab/>
        <w:t>Description</w:t>
      </w:r>
      <w:bookmarkEnd w:id="1"/>
    </w:p>
    <w:p w14:paraId="7B92DD82" w14:textId="77777777" w:rsidR="00293904" w:rsidRDefault="00293904" w:rsidP="00293904">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unmanned aerial vehicles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14:paraId="4C48BAD6" w14:textId="77777777" w:rsidR="00293904" w:rsidRDefault="00293904" w:rsidP="00293904">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1D349244" w14:textId="77777777" w:rsidR="00293904" w:rsidRDefault="00293904" w:rsidP="00293904">
      <w:pPr>
        <w:pStyle w:val="B1"/>
        <w:numPr>
          <w:ilvl w:val="0"/>
          <w:numId w:val="5"/>
        </w:numPr>
        <w:overflowPunct w:val="0"/>
        <w:autoSpaceDE w:val="0"/>
        <w:autoSpaceDN w:val="0"/>
        <w:adjustRightInd w:val="0"/>
        <w:textAlignment w:val="baseline"/>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04DBEB1C" w14:textId="77777777" w:rsidR="00293904" w:rsidRDefault="00293904" w:rsidP="00293904">
      <w:pPr>
        <w:pStyle w:val="B1"/>
        <w:numPr>
          <w:ilvl w:val="0"/>
          <w:numId w:val="5"/>
        </w:numPr>
        <w:overflowPunct w:val="0"/>
        <w:autoSpaceDE w:val="0"/>
        <w:autoSpaceDN w:val="0"/>
        <w:adjustRightInd w:val="0"/>
        <w:textAlignment w:val="baseline"/>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03D751B0" w14:textId="77777777" w:rsidR="00293904" w:rsidRDefault="00293904" w:rsidP="00293904">
      <w:pPr>
        <w:pStyle w:val="B1"/>
        <w:numPr>
          <w:ilvl w:val="0"/>
          <w:numId w:val="5"/>
        </w:numPr>
        <w:overflowPunct w:val="0"/>
        <w:autoSpaceDE w:val="0"/>
        <w:autoSpaceDN w:val="0"/>
        <w:adjustRightInd w:val="0"/>
        <w:textAlignment w:val="baseline"/>
        <w:rPr>
          <w:lang w:eastAsia="zh-CN"/>
        </w:rPr>
      </w:pPr>
      <w:r>
        <w:rPr>
          <w:lang w:eastAsia="zh-CN"/>
        </w:rPr>
        <w:t xml:space="preserve">The coverage height of ground base stations is limited. This can lead to the flight range of medium and large-size UAV being restricted, especially in long-distance, long-haul and heavy-load flight mission. Refer </w:t>
      </w:r>
      <w:r>
        <w:rPr>
          <w:lang w:eastAsia="zh-CN"/>
        </w:rPr>
        <w:lastRenderedPageBreak/>
        <w:t>the latest CHINA airspace classification [99], the low altitude area is below 3000m, where the low-altitude UAV could fly.</w:t>
      </w:r>
    </w:p>
    <w:p w14:paraId="76658F79" w14:textId="77777777" w:rsidR="00293904" w:rsidRDefault="00293904" w:rsidP="00293904">
      <w:pPr>
        <w:rPr>
          <w:lang w:eastAsia="zh-CN"/>
        </w:rPr>
      </w:pPr>
      <w:r>
        <w:rPr>
          <w:lang w:eastAsia="zh-CN"/>
        </w:rPr>
        <w:t>To address these challenges, the low-altitude economy need</w:t>
      </w:r>
      <w:ins w:id="2" w:author="Qiuting Li" w:date="2025-05-08T11:34:00Z">
        <w:r>
          <w:rPr>
            <w:rFonts w:hint="eastAsia"/>
            <w:lang w:val="en-US" w:eastAsia="zh-CN"/>
          </w:rPr>
          <w:t>s</w:t>
        </w:r>
      </w:ins>
      <w:r>
        <w:rPr>
          <w:lang w:eastAsia="zh-CN"/>
        </w:rPr>
        <w:t xml:space="preserve">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 </w:t>
      </w:r>
    </w:p>
    <w:p w14:paraId="313DFA30" w14:textId="77777777" w:rsidR="00293904" w:rsidRDefault="00293904" w:rsidP="00293904">
      <w:pPr>
        <w:rPr>
          <w:lang w:eastAsia="zh-CN"/>
        </w:rPr>
      </w:pPr>
      <w:r>
        <w:rPr>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1, some UAVs flight over the area 1 are affected by the heavy rain, while the UAVs flights over the area 2 are affected by the dense fog. Under such scenarios, the 6G networks with satellite access need not only provide satellite-based communication, but also provide non-3GPP sensing data processing result (e.g.</w:t>
      </w:r>
      <w:ins w:id="3" w:author="cscn2" w:date="2025-05-07T22:36:00Z">
        <w:r>
          <w:rPr>
            <w:lang w:eastAsia="zh-CN"/>
          </w:rPr>
          <w:t xml:space="preserve">, </w:t>
        </w:r>
      </w:ins>
      <w:r>
        <w:rPr>
          <w:lang w:eastAsia="zh-CN"/>
        </w:rPr>
        <w:t>weather condition, obstacle detection) for UAVs to assist optimizing flight paths and ensure task operation.</w:t>
      </w:r>
    </w:p>
    <w:p w14:paraId="31B3C633" w14:textId="77777777" w:rsidR="00293904" w:rsidRDefault="00293904" w:rsidP="00293904">
      <w:pPr>
        <w:pStyle w:val="TH"/>
        <w:rPr>
          <w:lang w:eastAsia="zh-CN"/>
        </w:rPr>
      </w:pPr>
      <w:r>
        <w:rPr>
          <w:noProof/>
          <w:lang w:val="en-US" w:eastAsia="zh-CN"/>
        </w:rPr>
        <w:drawing>
          <wp:inline distT="0" distB="0" distL="114300" distR="114300" wp14:anchorId="0D106904" wp14:editId="4999748D">
            <wp:extent cx="3770630" cy="2170430"/>
            <wp:effectExtent l="0" t="0" r="0" b="889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1"/>
                    <a:srcRect r="26599"/>
                    <a:stretch>
                      <a:fillRect/>
                    </a:stretch>
                  </pic:blipFill>
                  <pic:spPr>
                    <a:xfrm>
                      <a:off x="0" y="0"/>
                      <a:ext cx="3770630" cy="2170430"/>
                    </a:xfrm>
                    <a:prstGeom prst="rect">
                      <a:avLst/>
                    </a:prstGeom>
                    <a:noFill/>
                    <a:ln>
                      <a:noFill/>
                    </a:ln>
                  </pic:spPr>
                </pic:pic>
              </a:graphicData>
            </a:graphic>
          </wp:inline>
        </w:drawing>
      </w:r>
    </w:p>
    <w:p w14:paraId="58C7664C" w14:textId="77777777" w:rsidR="00293904" w:rsidRDefault="00293904" w:rsidP="00293904">
      <w:pPr>
        <w:pStyle w:val="TF"/>
        <w:rPr>
          <w:lang w:eastAsia="zh-CN"/>
        </w:rPr>
      </w:pPr>
      <w:r>
        <w:rPr>
          <w:lang w:eastAsia="zh-CN"/>
        </w:rPr>
        <w:t>Figure 8.8.1-1. Illustration of logistics delivery in remote mountain areas.</w:t>
      </w:r>
    </w:p>
    <w:p w14:paraId="74AC4E4B" w14:textId="77777777" w:rsidR="00293904" w:rsidRDefault="00293904" w:rsidP="00293904">
      <w:pPr>
        <w:rPr>
          <w:del w:id="4" w:author="Qiuting Li" w:date="2025-05-08T11:37:00Z"/>
          <w:lang w:eastAsia="zh-CN"/>
        </w:rPr>
      </w:pPr>
    </w:p>
    <w:p w14:paraId="5D19A87A" w14:textId="5B67DD4C" w:rsidR="0009108F" w:rsidRDefault="00293904" w:rsidP="00293904">
      <w:pPr>
        <w:rPr>
          <w:lang w:eastAsia="zh-CN"/>
        </w:rPr>
      </w:pPr>
      <w:del w:id="5" w:author="Qiuting Li" w:date="2025-05-08T11:37:00Z">
        <w:r>
          <w:rPr>
            <w:lang w:eastAsia="zh-CN"/>
          </w:rPr>
          <w:delText>Following is an example of service flow to describe the low-altitude logistics delivery via the UAVs supported by the 6G network with satellite access.</w:delText>
        </w:r>
      </w:del>
    </w:p>
    <w:p w14:paraId="64841ADB" w14:textId="77777777" w:rsidR="00293904" w:rsidRDefault="00293904" w:rsidP="00293904">
      <w:pPr>
        <w:pStyle w:val="3"/>
        <w:rPr>
          <w:lang w:eastAsia="zh-CN"/>
        </w:rPr>
      </w:pPr>
      <w:bookmarkStart w:id="6" w:name="_Toc193810541"/>
      <w:r>
        <w:rPr>
          <w:lang w:eastAsia="zh-CN"/>
        </w:rPr>
        <w:t>8.8.2</w:t>
      </w:r>
      <w:r>
        <w:rPr>
          <w:lang w:eastAsia="zh-CN"/>
        </w:rPr>
        <w:tab/>
        <w:t>Pre-conditions</w:t>
      </w:r>
      <w:bookmarkEnd w:id="6"/>
    </w:p>
    <w:p w14:paraId="3B07409D" w14:textId="77777777" w:rsidR="00293904" w:rsidRDefault="00293904" w:rsidP="00293904">
      <w:pPr>
        <w:rPr>
          <w:lang w:eastAsia="zh-CN"/>
        </w:rPr>
      </w:pPr>
      <w:r>
        <w:rPr>
          <w:lang w:eastAsia="zh-CN"/>
        </w:rPr>
        <w:t xml:space="preserve">To improve the delivery efficiency, the Logistics Company A bought a large number of UAVs for the delivery, and it has a dispatch center that is responsible for scheduling and optimizing the </w:t>
      </w:r>
      <w:del w:id="7" w:author="Qiuting Li" w:date="2025-05-08T13:09:00Z">
        <w:r>
          <w:rPr>
            <w:lang w:val="en-US" w:eastAsia="zh-CN"/>
          </w:rPr>
          <w:delText>flying</w:delText>
        </w:r>
      </w:del>
      <w:ins w:id="8" w:author="Qiuting Li" w:date="2025-05-08T13:09:00Z">
        <w:r>
          <w:rPr>
            <w:rFonts w:hint="eastAsia"/>
            <w:lang w:val="en-US" w:eastAsia="zh-CN"/>
          </w:rPr>
          <w:t>flight</w:t>
        </w:r>
      </w:ins>
      <w:r>
        <w:rPr>
          <w:lang w:eastAsia="zh-CN"/>
        </w:rPr>
        <w:t xml:space="preserve"> route of UAVs. </w:t>
      </w:r>
      <w:del w:id="9" w:author="Qiuting Li" w:date="2025-05-07T19:25:00Z">
        <w:r>
          <w:rPr>
            <w:lang w:eastAsia="zh-CN"/>
          </w:rPr>
          <w:delText xml:space="preserve"> </w:delText>
        </w:r>
      </w:del>
      <w:r>
        <w:rPr>
          <w:lang w:eastAsia="zh-CN"/>
        </w:rPr>
        <w:t>All of the UAVs have already achieved the flight permission from local aviation authority</w:t>
      </w:r>
    </w:p>
    <w:p w14:paraId="2046A6F2" w14:textId="77777777" w:rsidR="00293904" w:rsidRDefault="00293904" w:rsidP="00293904">
      <w:pPr>
        <w:rPr>
          <w:lang w:eastAsia="zh-CN"/>
        </w:rPr>
      </w:pPr>
      <w:r>
        <w:rPr>
          <w:lang w:eastAsia="zh-CN"/>
        </w:rPr>
        <w:t xml:space="preserve">The UAVs are configured with the </w:t>
      </w:r>
      <w:del w:id="10" w:author="Qiuting Li" w:date="2025-05-07T19:24:00Z">
        <w:r>
          <w:rPr>
            <w:lang w:eastAsia="zh-CN"/>
          </w:rPr>
          <w:delText xml:space="preserve">camera, </w:delText>
        </w:r>
      </w:del>
      <w:r>
        <w:rPr>
          <w:lang w:eastAsia="zh-CN"/>
        </w:rPr>
        <w:t>sensor</w:t>
      </w:r>
      <w:ins w:id="11" w:author="Qiuting Li" w:date="2025-05-07T19:24:00Z">
        <w:r>
          <w:rPr>
            <w:rFonts w:hint="eastAsia"/>
            <w:lang w:val="en-US" w:eastAsia="zh-CN"/>
          </w:rPr>
          <w:t>s</w:t>
        </w:r>
      </w:ins>
      <w:ins w:id="12" w:author="cscn2" w:date="2025-05-07T22:22:00Z">
        <w:r>
          <w:rPr>
            <w:lang w:val="en-US" w:eastAsia="zh-CN"/>
          </w:rPr>
          <w:t xml:space="preserve"> </w:t>
        </w:r>
      </w:ins>
      <w:ins w:id="13" w:author="Qiuting Li" w:date="2025-05-07T19:24:00Z">
        <w:r>
          <w:rPr>
            <w:rFonts w:hint="eastAsia"/>
            <w:lang w:val="en-US" w:eastAsia="zh-CN"/>
          </w:rPr>
          <w:t>(e.g.,</w:t>
        </w:r>
      </w:ins>
      <w:ins w:id="14" w:author="cscn2" w:date="2025-05-07T22:21:00Z">
        <w:r>
          <w:rPr>
            <w:lang w:val="en-US" w:eastAsia="zh-CN"/>
          </w:rPr>
          <w:t xml:space="preserve"> </w:t>
        </w:r>
      </w:ins>
      <w:ins w:id="15" w:author="Qiuting Li" w:date="2025-05-07T19:24:00Z">
        <w:r>
          <w:rPr>
            <w:rFonts w:hint="eastAsia"/>
            <w:lang w:val="en-US" w:eastAsia="zh-CN"/>
          </w:rPr>
          <w:t>camera, radar)</w:t>
        </w:r>
      </w:ins>
      <w:r>
        <w:rPr>
          <w:lang w:eastAsia="zh-CN"/>
        </w:rPr>
        <w:t xml:space="preserve"> and UE.</w:t>
      </w:r>
    </w:p>
    <w:p w14:paraId="517F5892" w14:textId="77777777" w:rsidR="00293904" w:rsidRDefault="00293904" w:rsidP="00293904">
      <w:pPr>
        <w:rPr>
          <w:lang w:eastAsia="zh-CN"/>
        </w:rPr>
      </w:pPr>
      <w:r>
        <w:rPr>
          <w:lang w:eastAsia="zh-CN"/>
        </w:rPr>
        <w:t xml:space="preserve">The Logistics Company A has received many delivery orders toward the remote region A </w:t>
      </w:r>
      <w:del w:id="16" w:author="Qiuting Li" w:date="2025-05-07T19:26:00Z">
        <w:r>
          <w:rPr>
            <w:lang w:eastAsia="zh-CN"/>
          </w:rPr>
          <w:delText xml:space="preserve"> </w:delText>
        </w:r>
      </w:del>
      <w:r>
        <w:rPr>
          <w:lang w:eastAsia="zh-CN"/>
        </w:rPr>
        <w:t xml:space="preserve">from different customers, and one order is from the customer Alice to deliver the medicine to the Jack home. </w:t>
      </w:r>
    </w:p>
    <w:p w14:paraId="1D75BDE5" w14:textId="77777777" w:rsidR="00293904" w:rsidRDefault="00293904" w:rsidP="00293904">
      <w:pPr>
        <w:rPr>
          <w:lang w:eastAsia="zh-CN"/>
        </w:rPr>
      </w:pPr>
      <w:r>
        <w:rPr>
          <w:lang w:eastAsia="zh-CN"/>
        </w:rPr>
        <w:t xml:space="preserve">The Network Operator B has deployed a 6G network with </w:t>
      </w:r>
      <w:ins w:id="17" w:author="XuLing0424" w:date="2025-04-24T15:04:00Z">
        <w:r>
          <w:rPr>
            <w:lang w:eastAsia="zh-CN"/>
          </w:rPr>
          <w:t xml:space="preserve">not only </w:t>
        </w:r>
        <w:r>
          <w:t xml:space="preserve">terrestrial access </w:t>
        </w:r>
        <w:r>
          <w:rPr>
            <w:lang w:eastAsia="zh-CN"/>
          </w:rPr>
          <w:t xml:space="preserve">but also </w:t>
        </w:r>
      </w:ins>
      <w:r>
        <w:rPr>
          <w:lang w:eastAsia="zh-CN"/>
        </w:rPr>
        <w:t xml:space="preserve">satellite access to provide the reliable </w:t>
      </w:r>
      <w:del w:id="18" w:author="XuLing0424" w:date="2025-04-24T15:04:00Z">
        <w:r>
          <w:rPr>
            <w:lang w:eastAsia="zh-CN"/>
          </w:rPr>
          <w:delText xml:space="preserve">NTN </w:delText>
        </w:r>
      </w:del>
      <w:ins w:id="19" w:author="XuLing0424" w:date="2025-04-24T15:04:00Z">
        <w:r>
          <w:rPr>
            <w:lang w:eastAsia="zh-CN"/>
          </w:rPr>
          <w:t xml:space="preserve">communication </w:t>
        </w:r>
      </w:ins>
      <w:r>
        <w:rPr>
          <w:lang w:eastAsia="zh-CN"/>
        </w:rPr>
        <w:t xml:space="preserve">service in this remote region A. </w:t>
      </w:r>
    </w:p>
    <w:p w14:paraId="4902C066" w14:textId="4DD7EB27" w:rsidR="00293904" w:rsidRDefault="00293904" w:rsidP="00293904">
      <w:pPr>
        <w:rPr>
          <w:lang w:eastAsia="zh-CN"/>
        </w:rPr>
      </w:pPr>
      <w:r>
        <w:rPr>
          <w:lang w:eastAsia="zh-CN"/>
        </w:rPr>
        <w:t xml:space="preserve">Besides the communication service, the 6G network with satellite access is equipped with the service hosting environment, which can process the </w:t>
      </w:r>
      <w:ins w:id="20" w:author="Qiuting Li" w:date="2025-05-07T19:27:00Z">
        <w:r>
          <w:rPr>
            <w:rFonts w:hint="eastAsia"/>
            <w:lang w:val="en-US" w:eastAsia="zh-CN"/>
          </w:rPr>
          <w:t>sensing data</w:t>
        </w:r>
      </w:ins>
      <w:ins w:id="21" w:author="cscn2" w:date="2025-05-07T22:22:00Z">
        <w:r>
          <w:rPr>
            <w:lang w:val="en-US" w:eastAsia="zh-CN"/>
          </w:rPr>
          <w:t xml:space="preserve"> </w:t>
        </w:r>
      </w:ins>
      <w:ins w:id="22" w:author="Qiuting Li" w:date="2025-05-07T19:27:00Z">
        <w:r>
          <w:rPr>
            <w:rFonts w:hint="eastAsia"/>
            <w:lang w:val="en-US" w:eastAsia="zh-CN"/>
          </w:rPr>
          <w:t>(e.g.</w:t>
        </w:r>
      </w:ins>
      <w:ins w:id="23" w:author="cscn2" w:date="2025-05-20T15:14:00Z">
        <w:r w:rsidR="00AE71AC">
          <w:rPr>
            <w:lang w:val="en-US" w:eastAsia="zh-CN"/>
          </w:rPr>
          <w:t xml:space="preserve"> </w:t>
        </w:r>
      </w:ins>
      <w:ins w:id="24" w:author="Qiuting Li" w:date="2025-05-07T19:27:00Z">
        <w:del w:id="25" w:author="cscn2" w:date="2025-05-20T15:14:00Z">
          <w:r w:rsidDel="00AE71AC">
            <w:rPr>
              <w:rFonts w:hint="eastAsia"/>
              <w:lang w:val="en-US" w:eastAsia="zh-CN"/>
            </w:rPr>
            <w:delText>,</w:delText>
          </w:r>
        </w:del>
      </w:ins>
      <w:r>
        <w:rPr>
          <w:lang w:eastAsia="zh-CN"/>
        </w:rPr>
        <w:t>high-resolution image data</w:t>
      </w:r>
      <w:ins w:id="26" w:author="Qiuting Li" w:date="2025-05-07T19:27:00Z">
        <w:r>
          <w:rPr>
            <w:rFonts w:hint="eastAsia"/>
            <w:lang w:val="en-US" w:eastAsia="zh-CN"/>
          </w:rPr>
          <w:t>)</w:t>
        </w:r>
      </w:ins>
      <w:r>
        <w:rPr>
          <w:lang w:eastAsia="zh-CN"/>
        </w:rPr>
        <w:t xml:space="preserve">, as well as performing the intelligent analysis of </w:t>
      </w:r>
      <w:del w:id="27" w:author="Qiuting Li" w:date="2025-05-07T19:29:00Z">
        <w:r>
          <w:rPr>
            <w:lang w:val="en-US" w:eastAsia="zh-CN"/>
          </w:rPr>
          <w:delText>image data</w:delText>
        </w:r>
      </w:del>
      <w:ins w:id="28" w:author="Qiuting Li" w:date="2025-05-07T19:29:00Z">
        <w:r>
          <w:rPr>
            <w:rFonts w:hint="eastAsia"/>
            <w:lang w:val="en-US" w:eastAsia="zh-CN"/>
          </w:rPr>
          <w:t>sensing data</w:t>
        </w:r>
      </w:ins>
      <w:r>
        <w:rPr>
          <w:lang w:eastAsia="zh-CN"/>
        </w:rPr>
        <w:t xml:space="preserve"> directly on the satellite.</w:t>
      </w:r>
    </w:p>
    <w:p w14:paraId="099BEA77" w14:textId="77777777" w:rsidR="00293904" w:rsidRDefault="00293904" w:rsidP="00293904">
      <w:pPr>
        <w:rPr>
          <w:lang w:eastAsia="zh-CN"/>
        </w:rPr>
      </w:pPr>
      <w:r>
        <w:rPr>
          <w:lang w:eastAsia="zh-CN"/>
        </w:rPr>
        <w:t xml:space="preserve">The Logistics Company A has subscribed the </w:t>
      </w:r>
      <w:ins w:id="29" w:author="Qiuting Li" w:date="2025-05-08T11:38:00Z">
        <w:r>
          <w:rPr>
            <w:lang w:eastAsia="zh-CN"/>
          </w:rPr>
          <w:t>communication</w:t>
        </w:r>
      </w:ins>
      <w:del w:id="30" w:author="Qiuting Li" w:date="2025-05-08T11:38:00Z">
        <w:r>
          <w:rPr>
            <w:lang w:eastAsia="zh-CN"/>
          </w:rPr>
          <w:delText>NTN</w:delText>
        </w:r>
      </w:del>
      <w:r>
        <w:rPr>
          <w:lang w:eastAsia="zh-CN"/>
        </w:rPr>
        <w:t xml:space="preserve"> service from Network Operator B for its UAVs.</w:t>
      </w:r>
    </w:p>
    <w:p w14:paraId="3D7E8FCD" w14:textId="77777777" w:rsidR="00293904" w:rsidRDefault="00293904" w:rsidP="00293904">
      <w:pPr>
        <w:pStyle w:val="3"/>
        <w:rPr>
          <w:lang w:eastAsia="zh-CN"/>
        </w:rPr>
      </w:pPr>
      <w:bookmarkStart w:id="31" w:name="_Toc193810542"/>
      <w:r>
        <w:rPr>
          <w:lang w:eastAsia="zh-CN"/>
        </w:rPr>
        <w:t>8.8.3</w:t>
      </w:r>
      <w:r>
        <w:rPr>
          <w:lang w:eastAsia="zh-CN"/>
        </w:rPr>
        <w:tab/>
        <w:t>Service Flows</w:t>
      </w:r>
      <w:bookmarkEnd w:id="31"/>
    </w:p>
    <w:p w14:paraId="3B5F8AA2" w14:textId="77777777" w:rsidR="00293904" w:rsidRDefault="00293904" w:rsidP="00293904">
      <w:pPr>
        <w:pStyle w:val="B1"/>
        <w:numPr>
          <w:ilvl w:val="0"/>
          <w:numId w:val="6"/>
        </w:numPr>
        <w:overflowPunct w:val="0"/>
        <w:autoSpaceDE w:val="0"/>
        <w:autoSpaceDN w:val="0"/>
        <w:adjustRightInd w:val="0"/>
        <w:textAlignment w:val="baseline"/>
      </w:pPr>
      <w:bookmarkStart w:id="32" w:name="_Toc193810543"/>
      <w:r>
        <w:t xml:space="preserve">The Logistics Company A inputs all delivery tasks of this remote region into the dispatch center, different delivery tasks have different targeted locations in this region. Then the dispatch center selects some UAVs and </w:t>
      </w:r>
      <w:r>
        <w:lastRenderedPageBreak/>
        <w:t>distributes a suitable initial route and delivery task for each UAV taking into account environmental conditions. Alice’s order will be delivered by the UAV ‘1-1’.</w:t>
      </w:r>
    </w:p>
    <w:p w14:paraId="5B56368D" w14:textId="77777777" w:rsidR="00293904" w:rsidRDefault="00293904" w:rsidP="00293904">
      <w:pPr>
        <w:pStyle w:val="B1"/>
        <w:numPr>
          <w:ilvl w:val="0"/>
          <w:numId w:val="6"/>
        </w:numPr>
        <w:overflowPunct w:val="0"/>
        <w:autoSpaceDE w:val="0"/>
        <w:autoSpaceDN w:val="0"/>
        <w:adjustRightInd w:val="0"/>
        <w:textAlignment w:val="baseline"/>
      </w:pPr>
      <w:r>
        <w:t xml:space="preserve">The UAVs take their corresponding expresses and begin the delivery according to the planned initial route. </w:t>
      </w:r>
    </w:p>
    <w:p w14:paraId="1577A6ED" w14:textId="77777777" w:rsidR="00293904" w:rsidRDefault="00293904" w:rsidP="00293904">
      <w:pPr>
        <w:pStyle w:val="B1"/>
        <w:numPr>
          <w:ilvl w:val="0"/>
          <w:numId w:val="6"/>
        </w:numPr>
        <w:overflowPunct w:val="0"/>
        <w:autoSpaceDE w:val="0"/>
        <w:autoSpaceDN w:val="0"/>
        <w:adjustRightInd w:val="0"/>
        <w:textAlignment w:val="baseline"/>
      </w:pPr>
      <w:r>
        <w:t xml:space="preserve">The 6G network </w:t>
      </w:r>
      <w:del w:id="33" w:author="XuLing0424" w:date="2025-04-24T15:08:00Z">
        <w:r>
          <w:delText xml:space="preserve">with satellite access </w:delText>
        </w:r>
      </w:del>
      <w:r>
        <w:t xml:space="preserve">provides communication service for the UAVs through </w:t>
      </w:r>
      <w:ins w:id="34" w:author="XuLing0424" w:date="2025-04-24T15:09:00Z">
        <w:r>
          <w:t xml:space="preserve">terrestrial access, </w:t>
        </w:r>
      </w:ins>
      <w:r>
        <w:t>satellites or</w:t>
      </w:r>
      <w:ins w:id="35" w:author="Qiuting Li" w:date="2025-05-08T16:34:00Z">
        <w:r>
          <w:rPr>
            <w:rFonts w:hint="eastAsia"/>
            <w:lang w:val="en-US" w:eastAsia="zh-CN"/>
          </w:rPr>
          <w:t>/and</w:t>
        </w:r>
      </w:ins>
      <w:r>
        <w:t xml:space="preserve"> high-altitude platform during UAVs flight to the remote region.  </w:t>
      </w:r>
    </w:p>
    <w:p w14:paraId="2A4B9490" w14:textId="77777777" w:rsidR="00293904" w:rsidRDefault="00293904" w:rsidP="00293904">
      <w:pPr>
        <w:pStyle w:val="B1"/>
        <w:numPr>
          <w:ilvl w:val="0"/>
          <w:numId w:val="6"/>
        </w:numPr>
        <w:overflowPunct w:val="0"/>
        <w:autoSpaceDE w:val="0"/>
        <w:autoSpaceDN w:val="0"/>
        <w:adjustRightInd w:val="0"/>
        <w:textAlignment w:val="baseline"/>
      </w:pPr>
      <w:r>
        <w:t xml:space="preserve">During the </w:t>
      </w:r>
      <w:ins w:id="36" w:author="Qiuting Li" w:date="2025-05-08T16:34:00Z">
        <w:r>
          <w:t>flight</w:t>
        </w:r>
      </w:ins>
      <w:del w:id="37" w:author="Qiuting Li" w:date="2025-05-08T16:34:00Z">
        <w:r>
          <w:delText>flying</w:delText>
        </w:r>
      </w:del>
      <w:r>
        <w:t xml:space="preserve">, UAVs that are equipped with </w:t>
      </w:r>
      <w:del w:id="38" w:author="Qiuting Li" w:date="2025-05-08T16:37:00Z">
        <w:r>
          <w:delText xml:space="preserve">camera and </w:delText>
        </w:r>
      </w:del>
      <w:r>
        <w:t>sensor</w:t>
      </w:r>
      <w:ins w:id="39" w:author="Qiuting Li" w:date="2025-05-08T16:37:00Z">
        <w:r>
          <w:rPr>
            <w:rFonts w:hint="eastAsia"/>
            <w:lang w:val="en-US" w:eastAsia="zh-CN"/>
          </w:rPr>
          <w:t>s</w:t>
        </w:r>
      </w:ins>
      <w:r>
        <w:t xml:space="preserve"> continuously collect the environmental condition information. Multiple UAVs can share flight status, environmental condition information, and mission progress information through 6G network with satellite access. </w:t>
      </w:r>
    </w:p>
    <w:p w14:paraId="308F1036" w14:textId="77777777" w:rsidR="00293904" w:rsidRDefault="00293904" w:rsidP="00293904">
      <w:pPr>
        <w:pStyle w:val="B1"/>
        <w:numPr>
          <w:ilvl w:val="0"/>
          <w:numId w:val="6"/>
        </w:numPr>
        <w:overflowPunct w:val="0"/>
        <w:autoSpaceDE w:val="0"/>
        <w:autoSpaceDN w:val="0"/>
        <w:adjustRightInd w:val="0"/>
        <w:textAlignment w:val="baseline"/>
      </w:pPr>
      <w:r>
        <w:t xml:space="preserve">During the flight, the collected environmental </w:t>
      </w:r>
      <w:ins w:id="40" w:author="XuLing0424" w:date="2025-04-24T15:19:00Z">
        <w:r>
          <w:t xml:space="preserve">condition </w:t>
        </w:r>
      </w:ins>
      <w:r>
        <w:t>information can be transmitted from UAVs to the 6G network with satellite access and combined with the remote sensing information collected from the 6G network with satellite access itself. The service hosting environment in the 6G network with satellite access processes the collected environmental data and detects that there is an obstacle ahead of UAV ’1-1’, which will pose a threat to UAV ‘1-1’ flight.</w:t>
      </w:r>
    </w:p>
    <w:p w14:paraId="7B6DAE6C" w14:textId="77777777" w:rsidR="00293904" w:rsidRDefault="00293904" w:rsidP="00293904">
      <w:pPr>
        <w:pStyle w:val="B1"/>
        <w:numPr>
          <w:ilvl w:val="0"/>
          <w:numId w:val="6"/>
        </w:numPr>
        <w:overflowPunct w:val="0"/>
        <w:autoSpaceDE w:val="0"/>
        <w:autoSpaceDN w:val="0"/>
        <w:adjustRightInd w:val="0"/>
        <w:textAlignment w:val="baseline"/>
      </w:pPr>
      <w:r>
        <w:t xml:space="preserve">The 6G network with satellite access sends an alert to the UAV ‘1-1’, the UAV ‘1-1’ adapts its flight action to avoid collision.  </w:t>
      </w:r>
    </w:p>
    <w:p w14:paraId="39C95806" w14:textId="77777777" w:rsidR="00293904" w:rsidRDefault="00293904" w:rsidP="00293904">
      <w:pPr>
        <w:pStyle w:val="B1"/>
        <w:numPr>
          <w:ilvl w:val="0"/>
          <w:numId w:val="6"/>
        </w:numPr>
        <w:overflowPunct w:val="0"/>
        <w:autoSpaceDE w:val="0"/>
        <w:autoSpaceDN w:val="0"/>
        <w:adjustRightInd w:val="0"/>
        <w:textAlignment w:val="baseline"/>
      </w:pPr>
      <w:r>
        <w:t>Additionally, the 6G network with satellite access can also monitor the real-time weather conditions. The 6G network with satellite access gathers the weather data in area A and detects that there will be strong winds ahead in area A. Then 6G network with satellite access immediately sends the weather status to the dispatch center. The dispatch center can dynamically assess whether to update the UAV ‘1-1’ route.</w:t>
      </w:r>
    </w:p>
    <w:p w14:paraId="7C42C281" w14:textId="77777777" w:rsidR="00293904" w:rsidRDefault="00293904" w:rsidP="00293904">
      <w:pPr>
        <w:pStyle w:val="B1"/>
        <w:numPr>
          <w:ilvl w:val="0"/>
          <w:numId w:val="6"/>
        </w:numPr>
        <w:overflowPunct w:val="0"/>
        <w:autoSpaceDE w:val="0"/>
        <w:autoSpaceDN w:val="0"/>
        <w:adjustRightInd w:val="0"/>
        <w:textAlignment w:val="baseline"/>
      </w:pPr>
      <w:r>
        <w:t xml:space="preserve">Finally, all the UAVs safely arrives at the targeted location as scheduled, and Jack gets the delivered medicine from UAV ‘1-1’. </w:t>
      </w:r>
    </w:p>
    <w:p w14:paraId="282CD762" w14:textId="77777777" w:rsidR="00293904" w:rsidRDefault="00293904" w:rsidP="00293904">
      <w:pPr>
        <w:pStyle w:val="3"/>
        <w:rPr>
          <w:lang w:eastAsia="zh-CN"/>
        </w:rPr>
      </w:pPr>
      <w:r>
        <w:rPr>
          <w:lang w:eastAsia="zh-CN"/>
        </w:rPr>
        <w:t>8.8.4</w:t>
      </w:r>
      <w:r>
        <w:rPr>
          <w:lang w:eastAsia="zh-CN"/>
        </w:rPr>
        <w:tab/>
        <w:t>Post-conditions</w:t>
      </w:r>
      <w:bookmarkEnd w:id="32"/>
    </w:p>
    <w:p w14:paraId="5B4FA2A4" w14:textId="77777777" w:rsidR="00293904" w:rsidRDefault="00293904" w:rsidP="00293904">
      <w:pPr>
        <w:rPr>
          <w:lang w:eastAsia="zh-CN"/>
        </w:rPr>
      </w:pPr>
      <w:r>
        <w:rPr>
          <w:lang w:eastAsia="zh-CN"/>
        </w:rPr>
        <w:t>The UAVs can communicate with dispatch center and dynamically update their flight routes and successfully finish their own delivery task in such harsh mountainous region through the support of 6G network with satellite access.</w:t>
      </w:r>
    </w:p>
    <w:p w14:paraId="191F57D4" w14:textId="77777777" w:rsidR="00293904" w:rsidRDefault="00293904" w:rsidP="00293904">
      <w:pPr>
        <w:rPr>
          <w:lang w:eastAsia="zh-CN"/>
        </w:rPr>
      </w:pPr>
      <w:r>
        <w:rPr>
          <w:lang w:eastAsia="zh-CN"/>
        </w:rPr>
        <w:t>The Logistics Company A can finish all delivery orders from all customers securely and efficiently.</w:t>
      </w:r>
    </w:p>
    <w:p w14:paraId="62792938" w14:textId="77777777" w:rsidR="00293904" w:rsidRDefault="00293904" w:rsidP="00293904">
      <w:pPr>
        <w:pStyle w:val="3"/>
        <w:rPr>
          <w:lang w:eastAsia="zh-CN"/>
        </w:rPr>
      </w:pPr>
      <w:bookmarkStart w:id="41" w:name="_Toc193810544"/>
      <w:r>
        <w:rPr>
          <w:lang w:eastAsia="zh-CN"/>
        </w:rPr>
        <w:t>8.8.5</w:t>
      </w:r>
      <w:r>
        <w:rPr>
          <w:lang w:eastAsia="zh-CN"/>
        </w:rPr>
        <w:tab/>
        <w:t>Existing features partly or fully covering the use case functionality</w:t>
      </w:r>
      <w:bookmarkEnd w:id="41"/>
    </w:p>
    <w:p w14:paraId="5D2F34F0" w14:textId="0F4CC9A7" w:rsidR="00293904" w:rsidRDefault="00293904" w:rsidP="00293904">
      <w:pPr>
        <w:rPr>
          <w:lang w:eastAsia="zh-CN"/>
        </w:rPr>
      </w:pPr>
      <w:r>
        <w:rPr>
          <w:lang w:eastAsia="zh-CN"/>
        </w:rPr>
        <w:t>SA1 has identified a series of performance requirement related to the UAVs in the clause 7 of [35]. For example, in Table 7.1-1, the maximum altitude is 300m. The flight average speed is 60km/h.</w:t>
      </w:r>
      <w:ins w:id="42" w:author="XuLing0424" w:date="2025-04-24T15:44:00Z">
        <w:r>
          <w:rPr>
            <w:lang w:eastAsia="zh-CN"/>
          </w:rPr>
          <w:t xml:space="preserve"> However, the existing performance requirement cannot support the communication performance requirement for the UAVs in low altitude area (below 3000m) </w:t>
        </w:r>
        <w:del w:id="43" w:author="cscn2" w:date="2025-05-20T13:50:00Z">
          <w:r w:rsidRPr="00293904" w:rsidDel="00293904">
            <w:rPr>
              <w:highlight w:val="yellow"/>
              <w:lang w:eastAsia="zh-CN"/>
            </w:rPr>
            <w:delText>and supported by the</w:delText>
          </w:r>
        </w:del>
      </w:ins>
      <w:ins w:id="44" w:author="cscn2" w:date="2025-05-20T13:50:00Z">
        <w:r>
          <w:rPr>
            <w:rFonts w:hint="eastAsia"/>
            <w:highlight w:val="yellow"/>
            <w:lang w:eastAsia="zh-CN"/>
          </w:rPr>
          <w:t>with</w:t>
        </w:r>
      </w:ins>
      <w:ins w:id="45" w:author="XuLing0424" w:date="2025-04-24T15:44:00Z">
        <w:r>
          <w:rPr>
            <w:lang w:eastAsia="zh-CN"/>
          </w:rPr>
          <w:t xml:space="preserve"> satellite access </w:t>
        </w:r>
      </w:ins>
      <w:ins w:id="46" w:author="cscn2" w:date="2025-05-20T20:00:00Z">
        <w:r w:rsidR="001739BF">
          <w:rPr>
            <w:rFonts w:hint="eastAsia"/>
            <w:lang w:eastAsia="zh-CN"/>
          </w:rPr>
          <w:t>and</w:t>
        </w:r>
        <w:r w:rsidR="001739BF">
          <w:rPr>
            <w:lang w:eastAsia="zh-CN"/>
          </w:rPr>
          <w:t>/</w:t>
        </w:r>
      </w:ins>
      <w:ins w:id="47" w:author="XuLing0424" w:date="2025-04-24T15:44:00Z">
        <w:r>
          <w:rPr>
            <w:lang w:eastAsia="zh-CN"/>
          </w:rPr>
          <w:t xml:space="preserve">or </w:t>
        </w:r>
        <w:r>
          <w:t>terrestrial access</w:t>
        </w:r>
        <w:r>
          <w:rPr>
            <w:lang w:eastAsia="zh-CN"/>
          </w:rPr>
          <w:t>.</w:t>
        </w:r>
      </w:ins>
    </w:p>
    <w:p w14:paraId="770ED518" w14:textId="77777777" w:rsidR="00293904" w:rsidRDefault="00293904" w:rsidP="00293904">
      <w:pPr>
        <w:rPr>
          <w:ins w:id="48" w:author="XuLing0424" w:date="2025-04-24T15:40:00Z"/>
          <w:lang w:eastAsia="zh-CN"/>
        </w:rPr>
      </w:pPr>
      <w:r>
        <w:rPr>
          <w:lang w:eastAsia="zh-CN"/>
        </w:rPr>
        <w:t>In [14], Table 7.4.2-1, The 5G system with satellite access performance requirements, the data rate for DL0.5Mbps, and data rate for UL 3Mbps for scenario “Vehicle mounted or fixed installation” have been specified.</w:t>
      </w:r>
    </w:p>
    <w:p w14:paraId="0F11E7DE" w14:textId="77777777" w:rsidR="00293904" w:rsidRDefault="00293904" w:rsidP="00293904">
      <w:pPr>
        <w:rPr>
          <w:ins w:id="49" w:author="XuLing0424" w:date="2025-04-24T15:41:00Z"/>
        </w:rPr>
      </w:pPr>
      <w:ins w:id="50" w:author="XuLing0424" w:date="2025-04-24T15:40:00Z">
        <w:r>
          <w:t xml:space="preserve">In [14], </w:t>
        </w:r>
      </w:ins>
      <w:ins w:id="51" w:author="XuLing0424" w:date="2025-04-24T15:41:00Z">
        <w:r>
          <w:t>clause</w:t>
        </w:r>
      </w:ins>
      <w:ins w:id="52" w:author="XuLing0424" w:date="2025-04-24T15:40:00Z">
        <w:r>
          <w:t xml:space="preserve"> 6.46.6, it </w:t>
        </w:r>
      </w:ins>
      <w:ins w:id="53" w:author="XuLing0424" w:date="2025-04-24T15:41:00Z">
        <w:r>
          <w:t xml:space="preserve">has been </w:t>
        </w:r>
      </w:ins>
      <w:ins w:id="54" w:author="XuLing0424" w:date="2025-04-24T15:40:00Z">
        <w:r>
          <w:t>specified</w:t>
        </w:r>
      </w:ins>
      <w:ins w:id="55" w:author="XuLing0424" w:date="2025-04-24T15:41:00Z">
        <w:r>
          <w:t xml:space="preserve">: </w:t>
        </w:r>
      </w:ins>
    </w:p>
    <w:p w14:paraId="3CF8E3B9" w14:textId="77777777" w:rsidR="00293904" w:rsidRDefault="00293904" w:rsidP="00293904">
      <w:pPr>
        <w:rPr>
          <w:ins w:id="56" w:author="Qiuting Li" w:date="2025-05-07T19:37:00Z"/>
          <w:i/>
          <w:iCs/>
          <w:lang w:eastAsia="zh-CN"/>
        </w:rPr>
      </w:pPr>
      <w:ins w:id="57" w:author="XuLing0424" w:date="2025-04-24T15:40:00Z">
        <w:r>
          <w:rPr>
            <w:i/>
            <w:iCs/>
            <w:lang w:eastAsia="zh-CN"/>
          </w:rPr>
          <w:t>A 5G system with satellite access shall be able to support both UEs supporting only satellite access and UEs supporting simultaneous connectivity to 5G satellite access network and 5G terrestrial access network.</w:t>
        </w:r>
      </w:ins>
      <w:ins w:id="58" w:author="XuLing0424" w:date="2025-04-24T15:44:00Z">
        <w:r>
          <w:rPr>
            <w:i/>
            <w:iCs/>
            <w:lang w:eastAsia="zh-CN"/>
          </w:rPr>
          <w:t xml:space="preserve">  </w:t>
        </w:r>
      </w:ins>
    </w:p>
    <w:p w14:paraId="33451343" w14:textId="77777777" w:rsidR="00293904" w:rsidRDefault="00293904" w:rsidP="00293904">
      <w:pPr>
        <w:rPr>
          <w:del w:id="59" w:author="Qiuting Li" w:date="2025-05-07T19:38:00Z"/>
          <w:lang w:eastAsia="zh-CN"/>
        </w:rPr>
      </w:pPr>
      <w:ins w:id="60" w:author="XuLing0424" w:date="2025-04-24T15:44:00Z">
        <w:r>
          <w:rPr>
            <w:lang w:eastAsia="zh-CN"/>
          </w:rPr>
          <w:t>But</w:t>
        </w:r>
      </w:ins>
      <w:ins w:id="61" w:author="XuLing0424" w:date="2025-04-24T15:45:00Z">
        <w:r>
          <w:rPr>
            <w:lang w:eastAsia="zh-CN"/>
          </w:rPr>
          <w:t xml:space="preserve"> it has not supported same data shared among these two different kinds of UEs.</w:t>
        </w:r>
      </w:ins>
    </w:p>
    <w:p w14:paraId="7C00D01F" w14:textId="77777777" w:rsidR="00293904" w:rsidRDefault="00293904" w:rsidP="00293904">
      <w:pPr>
        <w:rPr>
          <w:lang w:eastAsia="zh-CN"/>
        </w:rPr>
      </w:pPr>
      <w:del w:id="62" w:author="XuLing0424" w:date="2025-04-24T15:44:00Z">
        <w:r>
          <w:rPr>
            <w:lang w:eastAsia="zh-CN"/>
          </w:rPr>
          <w:delText>However, the existing performance requirement cannot support the communication performance requirement for the UAVs in low altitude area (below 3000m) and supported by the satellite access.</w:delText>
        </w:r>
      </w:del>
    </w:p>
    <w:p w14:paraId="463D2CD9" w14:textId="77777777" w:rsidR="00293904" w:rsidRDefault="00293904" w:rsidP="00293904">
      <w:pPr>
        <w:rPr>
          <w:lang w:eastAsia="zh-CN"/>
        </w:rPr>
      </w:pPr>
      <w:r>
        <w:rPr>
          <w:lang w:eastAsia="zh-CN"/>
        </w:rPr>
        <w:t>In [14], clause 6.5.2 on Service Hosting Environment:</w:t>
      </w:r>
    </w:p>
    <w:p w14:paraId="33EE56C7" w14:textId="77777777" w:rsidR="00293904" w:rsidRDefault="00293904" w:rsidP="00293904">
      <w:pPr>
        <w:rPr>
          <w:lang w:eastAsia="zh-CN"/>
        </w:rPr>
      </w:pPr>
      <w:r>
        <w:rPr>
          <w:i/>
          <w:iCs/>
          <w:lang w:eastAsia="zh-CN"/>
        </w:rPr>
        <w:t>The 5G network shall enable a Service Hosting Environment provided by operator.</w:t>
      </w:r>
    </w:p>
    <w:p w14:paraId="5983D0E1" w14:textId="77777777" w:rsidR="00293904" w:rsidRDefault="00293904" w:rsidP="00293904">
      <w:pPr>
        <w:pStyle w:val="3"/>
        <w:rPr>
          <w:lang w:eastAsia="zh-CN"/>
        </w:rPr>
      </w:pPr>
      <w:bookmarkStart w:id="63" w:name="_Toc193810545"/>
      <w:r>
        <w:rPr>
          <w:lang w:eastAsia="zh-CN"/>
        </w:rPr>
        <w:lastRenderedPageBreak/>
        <w:t>8.8.6</w:t>
      </w:r>
      <w:r>
        <w:rPr>
          <w:lang w:eastAsia="zh-CN"/>
        </w:rPr>
        <w:tab/>
        <w:t>Potential New Requirements needed to support the use case</w:t>
      </w:r>
      <w:bookmarkEnd w:id="63"/>
    </w:p>
    <w:p w14:paraId="30F1379C" w14:textId="77777777" w:rsidR="00293904" w:rsidRDefault="00293904" w:rsidP="00293904">
      <w:pPr>
        <w:rPr>
          <w:lang w:eastAsia="zh-CN"/>
        </w:rPr>
      </w:pPr>
      <w:r>
        <w:rPr>
          <w:lang w:eastAsia="zh-CN"/>
        </w:rPr>
        <w:t>[PR.8.8.6-1] Subject to operator’s policy, the 6G system with satellite access shall be able to support operator managed service hosting environment on board satellite, to process data from non-3GPP sensors.</w:t>
      </w:r>
    </w:p>
    <w:p w14:paraId="30EF166B" w14:textId="77777777" w:rsidR="00293904" w:rsidRDefault="00293904" w:rsidP="00293904">
      <w:pPr>
        <w:pStyle w:val="EditorsNote"/>
        <w:rPr>
          <w:lang w:eastAsia="zh-CN"/>
        </w:rPr>
      </w:pPr>
      <w:r>
        <w:rPr>
          <w:lang w:eastAsia="zh-CN"/>
        </w:rPr>
        <w:t>Editor's Note:</w:t>
      </w:r>
      <w:r>
        <w:rPr>
          <w:lang w:eastAsia="zh-CN"/>
        </w:rPr>
        <w:tab/>
        <w:t xml:space="preserve"> this requirement is FFS.</w:t>
      </w:r>
    </w:p>
    <w:p w14:paraId="5F3BC9EE" w14:textId="3F2B1C6B" w:rsidR="00293904" w:rsidRDefault="00293904" w:rsidP="00293904">
      <w:pPr>
        <w:rPr>
          <w:lang w:eastAsia="zh-CN"/>
        </w:rPr>
      </w:pPr>
      <w:r>
        <w:rPr>
          <w:lang w:eastAsia="zh-CN"/>
        </w:rPr>
        <w:t xml:space="preserve">[PR.8.8.6-2] The 6G system </w:t>
      </w:r>
      <w:del w:id="64" w:author="cscn2" w:date="2025-05-20T15:15:00Z">
        <w:r w:rsidDel="00AE71AC">
          <w:rPr>
            <w:lang w:eastAsia="zh-CN"/>
          </w:rPr>
          <w:delText xml:space="preserve">with satellite access </w:delText>
        </w:r>
      </w:del>
      <w:r>
        <w:rPr>
          <w:lang w:eastAsia="zh-CN"/>
        </w:rPr>
        <w:t xml:space="preserve">shall be able to support communication service for UAV with variant altitudes (e.g. from 0 to 3km [99]) </w:t>
      </w:r>
      <w:ins w:id="65" w:author="cscn2" w:date="2025-05-20T15:15:00Z">
        <w:r w:rsidR="00AE71AC">
          <w:rPr>
            <w:rFonts w:hint="eastAsia"/>
            <w:lang w:eastAsia="zh-CN"/>
          </w:rPr>
          <w:t>with</w:t>
        </w:r>
        <w:r w:rsidR="00AE71AC">
          <w:rPr>
            <w:lang w:eastAsia="zh-CN"/>
          </w:rPr>
          <w:t xml:space="preserve"> </w:t>
        </w:r>
        <w:r w:rsidR="00AE71AC">
          <w:rPr>
            <w:rFonts w:hint="eastAsia"/>
            <w:lang w:eastAsia="zh-CN"/>
          </w:rPr>
          <w:t>satellite</w:t>
        </w:r>
        <w:r w:rsidR="00AE71AC">
          <w:rPr>
            <w:lang w:eastAsia="zh-CN"/>
          </w:rPr>
          <w:t xml:space="preserve"> </w:t>
        </w:r>
        <w:r w:rsidR="00AE71AC">
          <w:rPr>
            <w:rFonts w:hint="eastAsia"/>
            <w:lang w:eastAsia="zh-CN"/>
          </w:rPr>
          <w:t>access</w:t>
        </w:r>
        <w:r w:rsidR="00AE71AC">
          <w:rPr>
            <w:lang w:eastAsia="zh-CN"/>
          </w:rPr>
          <w:t xml:space="preserve"> </w:t>
        </w:r>
        <w:r w:rsidR="00AE71AC">
          <w:rPr>
            <w:rFonts w:hint="eastAsia"/>
            <w:lang w:eastAsia="zh-CN"/>
          </w:rPr>
          <w:t>and</w:t>
        </w:r>
      </w:ins>
      <w:ins w:id="66" w:author="cscn2" w:date="2025-05-20T20:01:00Z">
        <w:r w:rsidR="001739BF">
          <w:rPr>
            <w:lang w:eastAsia="zh-CN"/>
          </w:rPr>
          <w:t>/</w:t>
        </w:r>
        <w:r w:rsidR="001739BF">
          <w:rPr>
            <w:rFonts w:hint="eastAsia"/>
            <w:lang w:eastAsia="zh-CN"/>
          </w:rPr>
          <w:t>or</w:t>
        </w:r>
      </w:ins>
      <w:ins w:id="67" w:author="cscn2" w:date="2025-05-20T15:15:00Z">
        <w:r w:rsidR="00AE71AC">
          <w:rPr>
            <w:lang w:eastAsia="zh-CN"/>
          </w:rPr>
          <w:t xml:space="preserve"> </w:t>
        </w:r>
        <w:r w:rsidR="00AE71AC">
          <w:rPr>
            <w:rFonts w:hint="eastAsia"/>
            <w:lang w:eastAsia="zh-CN"/>
          </w:rPr>
          <w:t>terrestrial</w:t>
        </w:r>
        <w:r w:rsidR="00AE71AC">
          <w:rPr>
            <w:lang w:eastAsia="zh-CN"/>
          </w:rPr>
          <w:t xml:space="preserve"> </w:t>
        </w:r>
        <w:r w:rsidR="00AE71AC">
          <w:rPr>
            <w:rFonts w:hint="eastAsia"/>
            <w:lang w:eastAsia="zh-CN"/>
          </w:rPr>
          <w:t>access</w:t>
        </w:r>
      </w:ins>
      <w:del w:id="68" w:author="cscn2" w:date="2025-05-20T15:16:00Z">
        <w:r w:rsidDel="00AE71AC">
          <w:rPr>
            <w:lang w:eastAsia="zh-CN"/>
          </w:rPr>
          <w:delText>using only satellite access</w:delText>
        </w:r>
      </w:del>
      <w:r>
        <w:rPr>
          <w:lang w:eastAsia="zh-CN"/>
        </w:rPr>
        <w:t>.</w:t>
      </w:r>
    </w:p>
    <w:p w14:paraId="13BE9F1B" w14:textId="77777777" w:rsidR="00293904" w:rsidRDefault="00293904" w:rsidP="00293904">
      <w:pPr>
        <w:rPr>
          <w:ins w:id="69" w:author="XuLing0424" w:date="2025-04-24T15:26:00Z"/>
          <w:lang w:eastAsia="zh-CN"/>
        </w:rPr>
      </w:pPr>
      <w:ins w:id="70" w:author="XuLing0424" w:date="2025-04-24T14:41:00Z">
        <w:r>
          <w:rPr>
            <w:lang w:eastAsia="zh-CN"/>
          </w:rPr>
          <w:t>[PR.8.8.6-3] Subject to operator’s policy and user’s con</w:t>
        </w:r>
      </w:ins>
      <w:ins w:id="71" w:author="XuLing0424" w:date="2025-04-24T14:42:00Z">
        <w:r>
          <w:rPr>
            <w:lang w:eastAsia="zh-CN"/>
          </w:rPr>
          <w:t>s</w:t>
        </w:r>
      </w:ins>
      <w:ins w:id="72" w:author="XuLing0424" w:date="2025-04-24T14:41:00Z">
        <w:r>
          <w:rPr>
            <w:lang w:eastAsia="zh-CN"/>
          </w:rPr>
          <w:t>ent, the 6G system with satellite access shall be able to support</w:t>
        </w:r>
      </w:ins>
      <w:ins w:id="73" w:author="XuLing0424" w:date="2025-04-24T14:56:00Z">
        <w:r>
          <w:rPr>
            <w:lang w:eastAsia="zh-CN"/>
          </w:rPr>
          <w:t xml:space="preserve"> </w:t>
        </w:r>
      </w:ins>
      <w:ins w:id="74" w:author="XuLing0424" w:date="2025-04-24T15:22:00Z">
        <w:r>
          <w:rPr>
            <w:lang w:eastAsia="zh-CN"/>
          </w:rPr>
          <w:t>data</w:t>
        </w:r>
      </w:ins>
      <w:ins w:id="75" w:author="XuLing0424" w:date="2025-04-24T14:56:00Z">
        <w:r>
          <w:rPr>
            <w:lang w:eastAsia="zh-CN"/>
          </w:rPr>
          <w:t xml:space="preserve"> shar</w:t>
        </w:r>
      </w:ins>
      <w:ins w:id="76" w:author="XuLing0424" w:date="2025-04-24T15:03:00Z">
        <w:r>
          <w:rPr>
            <w:lang w:eastAsia="zh-CN"/>
          </w:rPr>
          <w:t>ing</w:t>
        </w:r>
      </w:ins>
      <w:ins w:id="77" w:author="cscn2" w:date="2025-05-20T13:28:00Z">
        <w:r>
          <w:rPr>
            <w:lang w:eastAsia="zh-CN"/>
          </w:rPr>
          <w:t xml:space="preserve"> (</w:t>
        </w:r>
        <w:r w:rsidRPr="00EF6618">
          <w:rPr>
            <w:rFonts w:eastAsia="Times New Roman" w:hint="eastAsia"/>
            <w:lang w:eastAsia="zh-CN"/>
          </w:rPr>
          <w:t>e.g</w:t>
        </w:r>
        <w:r w:rsidRPr="00EF6618">
          <w:rPr>
            <w:rFonts w:eastAsia="Times New Roman"/>
            <w:lang w:eastAsia="zh-CN"/>
          </w:rPr>
          <w:t>.</w:t>
        </w:r>
      </w:ins>
      <w:r>
        <w:rPr>
          <w:lang w:eastAsia="zh-CN"/>
        </w:rPr>
        <w:t xml:space="preserve"> </w:t>
      </w:r>
      <w:ins w:id="78" w:author="cscn2" w:date="2025-05-20T13:31:00Z">
        <w:r w:rsidRPr="00EF6618">
          <w:rPr>
            <w:rFonts w:eastAsia="Times New Roman" w:hint="eastAsia"/>
            <w:lang w:eastAsia="zh-CN"/>
          </w:rPr>
          <w:t>proces</w:t>
        </w:r>
      </w:ins>
      <w:ins w:id="79" w:author="cscn2" w:date="2025-05-20T13:32:00Z">
        <w:r w:rsidRPr="00EF6618">
          <w:rPr>
            <w:rFonts w:eastAsia="Times New Roman" w:hint="eastAsia"/>
            <w:lang w:eastAsia="zh-CN"/>
          </w:rPr>
          <w:t>sing</w:t>
        </w:r>
      </w:ins>
      <w:ins w:id="80" w:author="cscn2" w:date="2025-05-20T13:31:00Z">
        <w:r w:rsidRPr="00EF6618">
          <w:rPr>
            <w:rFonts w:eastAsia="Times New Roman"/>
            <w:lang w:eastAsia="zh-CN"/>
          </w:rPr>
          <w:t xml:space="preserve"> </w:t>
        </w:r>
        <w:r w:rsidRPr="00EF6618">
          <w:rPr>
            <w:rFonts w:eastAsia="Times New Roman" w:hint="eastAsia"/>
            <w:lang w:eastAsia="zh-CN"/>
          </w:rPr>
          <w:t>result</w:t>
        </w:r>
      </w:ins>
      <w:ins w:id="81" w:author="cscn2" w:date="2025-05-20T13:32:00Z">
        <w:r w:rsidRPr="00EF6618">
          <w:rPr>
            <w:rFonts w:eastAsia="Times New Roman"/>
            <w:lang w:eastAsia="zh-CN"/>
          </w:rPr>
          <w:t xml:space="preserve"> </w:t>
        </w:r>
        <w:r w:rsidRPr="00EF6618">
          <w:rPr>
            <w:rFonts w:eastAsia="Times New Roman" w:hint="eastAsia"/>
            <w:lang w:eastAsia="zh-CN"/>
          </w:rPr>
          <w:t>on</w:t>
        </w:r>
      </w:ins>
      <w:ins w:id="82" w:author="cscn2" w:date="2025-05-20T13:31:00Z">
        <w:r w:rsidRPr="00EF6618">
          <w:rPr>
            <w:rFonts w:eastAsia="Times New Roman"/>
            <w:lang w:eastAsia="zh-CN"/>
          </w:rPr>
          <w:t xml:space="preserve"> </w:t>
        </w:r>
      </w:ins>
      <w:ins w:id="83" w:author="cscn2" w:date="2025-05-20T13:32:00Z">
        <w:r>
          <w:rPr>
            <w:lang w:eastAsia="zh-CN"/>
          </w:rPr>
          <w:t>service hosting environment</w:t>
        </w:r>
      </w:ins>
      <w:ins w:id="84" w:author="cscn2" w:date="2025-05-20T13:28:00Z">
        <w:r>
          <w:rPr>
            <w:lang w:eastAsia="zh-CN"/>
          </w:rPr>
          <w:t>)</w:t>
        </w:r>
      </w:ins>
      <w:ins w:id="85" w:author="XuLing0424" w:date="2025-04-24T14:58:00Z">
        <w:r>
          <w:rPr>
            <w:lang w:eastAsia="zh-CN"/>
          </w:rPr>
          <w:t xml:space="preserve"> </w:t>
        </w:r>
      </w:ins>
      <w:ins w:id="86" w:author="XuLing0424" w:date="2025-04-24T15:43:00Z">
        <w:r>
          <w:rPr>
            <w:lang w:eastAsia="zh-CN"/>
          </w:rPr>
          <w:t>among</w:t>
        </w:r>
      </w:ins>
      <w:ins w:id="87" w:author="XuLing0424" w:date="2025-04-24T15:21:00Z">
        <w:r>
          <w:rPr>
            <w:lang w:eastAsia="zh-CN"/>
          </w:rPr>
          <w:t xml:space="preserve"> the UAVs </w:t>
        </w:r>
      </w:ins>
      <w:ins w:id="88" w:author="XuLing0424" w:date="2025-04-24T15:02:00Z">
        <w:r>
          <w:t>support</w:t>
        </w:r>
      </w:ins>
      <w:ins w:id="89" w:author="XuLing0424" w:date="2025-04-24T15:23:00Z">
        <w:r>
          <w:t>ing</w:t>
        </w:r>
      </w:ins>
      <w:ins w:id="90" w:author="XuLing0424" w:date="2025-04-24T15:02:00Z">
        <w:r>
          <w:t xml:space="preserve"> only satellite access </w:t>
        </w:r>
      </w:ins>
      <w:ins w:id="91" w:author="XuLing0424" w:date="2025-04-24T15:23:00Z">
        <w:r>
          <w:t>and</w:t>
        </w:r>
      </w:ins>
      <w:ins w:id="92" w:author="XuLing0424" w:date="2025-04-24T15:21:00Z">
        <w:r>
          <w:t xml:space="preserve"> UAVs</w:t>
        </w:r>
      </w:ins>
      <w:ins w:id="93" w:author="XuLing0424" w:date="2025-04-24T15:02:00Z">
        <w:r>
          <w:t xml:space="preserve"> support</w:t>
        </w:r>
      </w:ins>
      <w:ins w:id="94" w:author="XuLing0424" w:date="2025-04-24T15:23:00Z">
        <w:r>
          <w:t>ing</w:t>
        </w:r>
      </w:ins>
      <w:ins w:id="95" w:author="XuLing0424" w:date="2025-04-24T15:02:00Z">
        <w:r>
          <w:t xml:space="preserve"> simultaneous connectivity to 6G </w:t>
        </w:r>
      </w:ins>
      <w:ins w:id="96" w:author="cscn2" w:date="2025-05-20T11:00:00Z">
        <w:r w:rsidRPr="001A3EAB">
          <w:rPr>
            <w:rFonts w:eastAsia="Times New Roman" w:hint="eastAsia"/>
            <w:lang w:eastAsia="ja-JP"/>
          </w:rPr>
          <w:t>network</w:t>
        </w:r>
        <w:r>
          <w:t xml:space="preserve"> </w:t>
        </w:r>
        <w:r w:rsidRPr="001A3EAB">
          <w:rPr>
            <w:rFonts w:eastAsia="Times New Roman" w:hint="eastAsia"/>
            <w:lang w:eastAsia="ja-JP"/>
          </w:rPr>
          <w:t>with</w:t>
        </w:r>
        <w:r>
          <w:t xml:space="preserve"> </w:t>
        </w:r>
      </w:ins>
      <w:ins w:id="97" w:author="XuLing0424" w:date="2025-04-24T15:02:00Z">
        <w:r>
          <w:t>satellite access</w:t>
        </w:r>
        <w:del w:id="98" w:author="cscn2" w:date="2025-05-20T11:00:00Z">
          <w:r w:rsidDel="00A07121">
            <w:delText xml:space="preserve"> network and 6G</w:delText>
          </w:r>
        </w:del>
        <w:r>
          <w:t xml:space="preserve"> terrestrial access</w:t>
        </w:r>
        <w:del w:id="99" w:author="cscn2" w:date="2025-05-20T11:00:00Z">
          <w:r w:rsidDel="00A07121">
            <w:delText xml:space="preserve"> network</w:delText>
          </w:r>
        </w:del>
      </w:ins>
      <w:ins w:id="100" w:author="XuLing0424" w:date="2025-04-24T14:41:00Z">
        <w:r>
          <w:rPr>
            <w:lang w:eastAsia="zh-CN"/>
          </w:rPr>
          <w:t>.</w:t>
        </w:r>
      </w:ins>
    </w:p>
    <w:p w14:paraId="12EA9B04" w14:textId="76A157E4" w:rsidR="00293904" w:rsidDel="00AE71AC" w:rsidRDefault="00293904" w:rsidP="00293904">
      <w:pPr>
        <w:rPr>
          <w:ins w:id="101" w:author="XuLing0424" w:date="2025-04-24T15:25:00Z"/>
          <w:del w:id="102" w:author="cscn2" w:date="2025-05-20T15:16:00Z"/>
          <w:lang w:eastAsia="zh-CN"/>
        </w:rPr>
      </w:pPr>
      <w:ins w:id="103" w:author="XuLing0424" w:date="2025-04-24T15:26:00Z">
        <w:del w:id="104" w:author="cscn2" w:date="2025-05-20T15:16:00Z">
          <w:r w:rsidDel="00AE71AC">
            <w:rPr>
              <w:lang w:eastAsia="zh-CN"/>
            </w:rPr>
            <w:delText>[PR.8.8.6-4] The 6G system shall be able to support communication service for UAV with variant altitudes (e.g.</w:delText>
          </w:r>
        </w:del>
      </w:ins>
      <w:ins w:id="105" w:author="Qiuting Li" w:date="2025-05-08T13:11:00Z">
        <w:del w:id="106" w:author="cscn2" w:date="2025-05-20T12:59:00Z">
          <w:r w:rsidDel="001A3EAB">
            <w:rPr>
              <w:rFonts w:hint="eastAsia"/>
              <w:lang w:val="en-US" w:eastAsia="zh-CN"/>
            </w:rPr>
            <w:delText>,</w:delText>
          </w:r>
        </w:del>
      </w:ins>
      <w:ins w:id="107" w:author="XuLing0424" w:date="2025-04-24T15:26:00Z">
        <w:del w:id="108" w:author="cscn2" w:date="2025-05-20T15:16:00Z">
          <w:r w:rsidDel="00AE71AC">
            <w:rPr>
              <w:lang w:eastAsia="zh-CN"/>
            </w:rPr>
            <w:delText xml:space="preserve"> from 0 to 3km [99]) using</w:delText>
          </w:r>
        </w:del>
      </w:ins>
      <w:ins w:id="109" w:author="XuLing0424" w:date="2025-04-24T15:27:00Z">
        <w:del w:id="110" w:author="cscn2" w:date="2025-05-20T15:16:00Z">
          <w:r w:rsidDel="00AE71AC">
            <w:rPr>
              <w:lang w:eastAsia="zh-CN"/>
            </w:rPr>
            <w:delText xml:space="preserve"> </w:delText>
          </w:r>
        </w:del>
      </w:ins>
      <w:ins w:id="111" w:author="XuLing0424" w:date="2025-04-24T15:35:00Z">
        <w:del w:id="112" w:author="cscn2" w:date="2025-05-20T12:56:00Z">
          <w:r w:rsidDel="00CC4B9A">
            <w:rPr>
              <w:lang w:eastAsia="zh-CN"/>
            </w:rPr>
            <w:delText xml:space="preserve">6G </w:delText>
          </w:r>
        </w:del>
      </w:ins>
      <w:ins w:id="113" w:author="XuLing0424" w:date="2025-04-24T15:27:00Z">
        <w:del w:id="114" w:author="cscn2" w:date="2025-05-20T15:16:00Z">
          <w:r w:rsidDel="00AE71AC">
            <w:delText>terrestrial access</w:delText>
          </w:r>
        </w:del>
        <w:del w:id="115" w:author="cscn2" w:date="2025-05-20T11:01:00Z">
          <w:r w:rsidDel="00A07121">
            <w:delText xml:space="preserve"> network</w:delText>
          </w:r>
        </w:del>
      </w:ins>
      <w:ins w:id="116" w:author="XuLing0424" w:date="2025-04-24T15:26:00Z">
        <w:del w:id="117" w:author="cscn2" w:date="2025-05-20T15:16:00Z">
          <w:r w:rsidDel="00AE71AC">
            <w:rPr>
              <w:lang w:eastAsia="zh-CN"/>
            </w:rPr>
            <w:delText>.</w:delText>
          </w:r>
        </w:del>
      </w:ins>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AD789" w14:textId="77777777" w:rsidR="00AB6EC1" w:rsidRDefault="00AB6EC1">
      <w:r>
        <w:separator/>
      </w:r>
    </w:p>
  </w:endnote>
  <w:endnote w:type="continuationSeparator" w:id="0">
    <w:p w14:paraId="61B62151" w14:textId="77777777" w:rsidR="00AB6EC1" w:rsidRDefault="00AB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D2C4" w14:textId="77777777" w:rsidR="00AB6EC1" w:rsidRDefault="00AB6EC1">
      <w:r>
        <w:separator/>
      </w:r>
    </w:p>
  </w:footnote>
  <w:footnote w:type="continuationSeparator" w:id="0">
    <w:p w14:paraId="6CE215E8" w14:textId="77777777" w:rsidR="00AB6EC1" w:rsidRDefault="00AB6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ting Li">
    <w15:presenceInfo w15:providerId="None" w15:userId="Qiuting Li"/>
  </w15:person>
  <w15:person w15:author="cscn2">
    <w15:presenceInfo w15:providerId="None" w15:userId="cscn2"/>
  </w15:person>
  <w15:person w15:author="XuLing0424">
    <w15:presenceInfo w15:providerId="None" w15:userId="XuLing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739BF"/>
    <w:rsid w:val="00190CEA"/>
    <w:rsid w:val="001A4C42"/>
    <w:rsid w:val="001A7420"/>
    <w:rsid w:val="001B6637"/>
    <w:rsid w:val="001C21C3"/>
    <w:rsid w:val="001D02C2"/>
    <w:rsid w:val="001F0C1D"/>
    <w:rsid w:val="001F1132"/>
    <w:rsid w:val="001F168B"/>
    <w:rsid w:val="00224099"/>
    <w:rsid w:val="002347A2"/>
    <w:rsid w:val="002675F0"/>
    <w:rsid w:val="002760EE"/>
    <w:rsid w:val="00293904"/>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8531A"/>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10DE"/>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B6EC1"/>
    <w:rsid w:val="00AC6BC6"/>
    <w:rsid w:val="00AE65E2"/>
    <w:rsid w:val="00AE71AC"/>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638A"/>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THChar">
    <w:name w:val="TH Char"/>
    <w:link w:val="TH"/>
    <w:qFormat/>
    <w:rsid w:val="00293904"/>
    <w:rPr>
      <w:rFonts w:ascii="Arial" w:hAnsi="Arial"/>
      <w:b/>
      <w:lang w:eastAsia="en-US"/>
    </w:rPr>
  </w:style>
  <w:style w:type="character" w:customStyle="1" w:styleId="EditorsNoteChar">
    <w:name w:val="Editor's Note Char"/>
    <w:link w:val="EditorsNote"/>
    <w:qFormat/>
    <w:rsid w:val="0029390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liqt@chinasatnet.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cscn2</cp:lastModifiedBy>
  <cp:revision>25</cp:revision>
  <cp:lastPrinted>2019-02-25T14:05:00Z</cp:lastPrinted>
  <dcterms:created xsi:type="dcterms:W3CDTF">2021-07-14T09:19:00Z</dcterms:created>
  <dcterms:modified xsi:type="dcterms:W3CDTF">2025-05-20T12:01:00Z</dcterms:modified>
</cp:coreProperties>
</file>